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F9EAC" w14:textId="77777777" w:rsidR="002A4C6C" w:rsidRDefault="002A4C6C" w:rsidP="002A4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Laurence BACON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10A724D3" w14:textId="77777777" w:rsidR="002A4C6C" w:rsidRDefault="002A4C6C" w:rsidP="002A4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Easton,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73C5B56" w14:textId="77777777" w:rsidR="002A4C6C" w:rsidRDefault="002A4C6C" w:rsidP="002A4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88E448" w14:textId="77777777" w:rsidR="002A4C6C" w:rsidRDefault="002A4C6C" w:rsidP="002A4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AA89AD" w14:textId="77777777" w:rsidR="002A4C6C" w:rsidRDefault="002A4C6C" w:rsidP="002A4C6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tax of a fifteenth and a tenth granted to the King at the last Parliament.</w:t>
      </w:r>
    </w:p>
    <w:p w14:paraId="3870A4CA" w14:textId="77777777" w:rsidR="002A4C6C" w:rsidRDefault="002A4C6C" w:rsidP="002A4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546EA549" w14:textId="77777777" w:rsidR="002A4C6C" w:rsidRDefault="002A4C6C" w:rsidP="002A4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C7BB6F" w14:textId="77777777" w:rsidR="002A4C6C" w:rsidRDefault="002A4C6C" w:rsidP="002A4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6E69F8" w14:textId="77777777" w:rsidR="002A4C6C" w:rsidRDefault="002A4C6C" w:rsidP="002A4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2021</w:t>
      </w:r>
    </w:p>
    <w:p w14:paraId="7ED694A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1B558" w14:textId="77777777" w:rsidR="002A4C6C" w:rsidRDefault="002A4C6C" w:rsidP="009139A6">
      <w:r>
        <w:separator/>
      </w:r>
    </w:p>
  </w:endnote>
  <w:endnote w:type="continuationSeparator" w:id="0">
    <w:p w14:paraId="3CDF6021" w14:textId="77777777" w:rsidR="002A4C6C" w:rsidRDefault="002A4C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A60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CE3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939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25AA9" w14:textId="77777777" w:rsidR="002A4C6C" w:rsidRDefault="002A4C6C" w:rsidP="009139A6">
      <w:r>
        <w:separator/>
      </w:r>
    </w:p>
  </w:footnote>
  <w:footnote w:type="continuationSeparator" w:id="0">
    <w:p w14:paraId="70CDFCE3" w14:textId="77777777" w:rsidR="002A4C6C" w:rsidRDefault="002A4C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D49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DB9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E4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6C"/>
    <w:rsid w:val="000666E0"/>
    <w:rsid w:val="002510B7"/>
    <w:rsid w:val="002A4C6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B8B9E"/>
  <w15:chartTrackingRefBased/>
  <w15:docId w15:val="{3952B1C3-1995-400B-A512-53DE6DB2C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2021-06-02T15:39:00Z</dcterms:created>
  <dcterms:modified xsi:type="dcterms:W3CDTF">2021-06-02T15:40:00Z</dcterms:modified>
</cp:coreProperties>
</file>